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5C368" w14:textId="77777777" w:rsidR="005910CB" w:rsidRDefault="005910CB" w:rsidP="005910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CHOUDE (</w:t>
      </w:r>
      <w:proofErr w:type="gramStart"/>
      <w:r>
        <w:rPr>
          <w:rFonts w:cs="Times New Roman"/>
          <w:szCs w:val="24"/>
          <w:u w:val="single"/>
        </w:rPr>
        <w:t>CHODE)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 (fl.1425)</w:t>
      </w:r>
    </w:p>
    <w:p w14:paraId="208613D2" w14:textId="77777777" w:rsidR="005910CB" w:rsidRDefault="005910CB" w:rsidP="005910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Winchester.</w:t>
      </w:r>
    </w:p>
    <w:p w14:paraId="52B32B1E" w14:textId="77777777" w:rsidR="005910CB" w:rsidRDefault="005910CB" w:rsidP="005910CB">
      <w:pPr>
        <w:pStyle w:val="NoSpacing"/>
        <w:rPr>
          <w:rFonts w:cs="Times New Roman"/>
          <w:szCs w:val="24"/>
        </w:rPr>
      </w:pPr>
    </w:p>
    <w:p w14:paraId="3E89F0D8" w14:textId="77777777" w:rsidR="005910CB" w:rsidRDefault="005910CB" w:rsidP="005910CB">
      <w:pPr>
        <w:pStyle w:val="NoSpacing"/>
        <w:rPr>
          <w:rFonts w:cs="Times New Roman"/>
          <w:szCs w:val="24"/>
        </w:rPr>
      </w:pPr>
    </w:p>
    <w:p w14:paraId="4CE96B3B" w14:textId="77777777" w:rsidR="005910CB" w:rsidRDefault="005910CB" w:rsidP="005910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 xml:space="preserve">He made a plaint of debt against Robert </w:t>
      </w:r>
      <w:proofErr w:type="spellStart"/>
      <w:r>
        <w:rPr>
          <w:rFonts w:cs="Times New Roman"/>
          <w:szCs w:val="24"/>
        </w:rPr>
        <w:t>Northwode</w:t>
      </w:r>
      <w:proofErr w:type="spellEnd"/>
      <w:r>
        <w:rPr>
          <w:rFonts w:cs="Times New Roman"/>
          <w:szCs w:val="24"/>
        </w:rPr>
        <w:t xml:space="preserve"> of Oxford(q.v.),</w:t>
      </w:r>
    </w:p>
    <w:p w14:paraId="31C38B54" w14:textId="77777777" w:rsidR="005910CB" w:rsidRDefault="005910CB" w:rsidP="005910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Halyngbury</w:t>
      </w:r>
      <w:proofErr w:type="spellEnd"/>
      <w:r>
        <w:rPr>
          <w:rFonts w:cs="Times New Roman"/>
          <w:szCs w:val="24"/>
        </w:rPr>
        <w:t xml:space="preserve"> of London or Oxford(q.v.) and John </w:t>
      </w:r>
      <w:proofErr w:type="spellStart"/>
      <w:r>
        <w:rPr>
          <w:rFonts w:cs="Times New Roman"/>
          <w:szCs w:val="24"/>
        </w:rPr>
        <w:t>Fraunsise</w:t>
      </w:r>
      <w:proofErr w:type="spellEnd"/>
      <w:r>
        <w:rPr>
          <w:rFonts w:cs="Times New Roman"/>
          <w:szCs w:val="24"/>
        </w:rPr>
        <w:t xml:space="preserve"> of</w:t>
      </w:r>
    </w:p>
    <w:p w14:paraId="35C4E7A3" w14:textId="77777777" w:rsidR="005910CB" w:rsidRDefault="005910CB" w:rsidP="005910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Southampton(q.v.).</w:t>
      </w:r>
    </w:p>
    <w:p w14:paraId="5DF7350D" w14:textId="77777777" w:rsidR="005910CB" w:rsidRDefault="005910CB" w:rsidP="005910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6FBB0F95" w14:textId="77777777" w:rsidR="005910CB" w:rsidRDefault="005910CB" w:rsidP="005910CB">
      <w:pPr>
        <w:pStyle w:val="NoSpacing"/>
        <w:rPr>
          <w:rFonts w:cs="Times New Roman"/>
          <w:szCs w:val="24"/>
        </w:rPr>
      </w:pPr>
    </w:p>
    <w:p w14:paraId="7651BB7D" w14:textId="77777777" w:rsidR="005910CB" w:rsidRDefault="005910CB" w:rsidP="005910CB">
      <w:pPr>
        <w:pStyle w:val="NoSpacing"/>
        <w:rPr>
          <w:rFonts w:cs="Times New Roman"/>
          <w:szCs w:val="24"/>
        </w:rPr>
      </w:pPr>
    </w:p>
    <w:p w14:paraId="3892AE0F" w14:textId="77777777" w:rsidR="005910CB" w:rsidRDefault="005910CB" w:rsidP="005910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July 2023</w:t>
      </w:r>
    </w:p>
    <w:p w14:paraId="6C8A8A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2E1DC" w14:textId="77777777" w:rsidR="005910CB" w:rsidRDefault="005910CB" w:rsidP="009139A6">
      <w:r>
        <w:separator/>
      </w:r>
    </w:p>
  </w:endnote>
  <w:endnote w:type="continuationSeparator" w:id="0">
    <w:p w14:paraId="2B010846" w14:textId="77777777" w:rsidR="005910CB" w:rsidRDefault="005910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FAD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F31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EEA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20E80" w14:textId="77777777" w:rsidR="005910CB" w:rsidRDefault="005910CB" w:rsidP="009139A6">
      <w:r>
        <w:separator/>
      </w:r>
    </w:p>
  </w:footnote>
  <w:footnote w:type="continuationSeparator" w:id="0">
    <w:p w14:paraId="59E90487" w14:textId="77777777" w:rsidR="005910CB" w:rsidRDefault="005910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DAD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E4D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37B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0CB"/>
    <w:rsid w:val="000666E0"/>
    <w:rsid w:val="002510B7"/>
    <w:rsid w:val="005910C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1869D"/>
  <w15:chartTrackingRefBased/>
  <w15:docId w15:val="{6EDE4FE0-28CE-410A-8E38-16A6E50D1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910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2023-07-14T14:16:00Z</dcterms:created>
  <dcterms:modified xsi:type="dcterms:W3CDTF">2023-07-14T14:17:00Z</dcterms:modified>
</cp:coreProperties>
</file>